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A3E3D" w14:textId="77777777" w:rsidR="000A6B64" w:rsidRPr="000A6B64" w:rsidRDefault="000A6B64" w:rsidP="000A6B64">
      <w:pPr>
        <w:spacing w:line="360" w:lineRule="auto"/>
        <w:jc w:val="center"/>
        <w:rPr>
          <w:rFonts w:ascii="Arial" w:hAnsi="Arial" w:cs="Arial"/>
          <w:b/>
          <w:kern w:val="28"/>
          <w:sz w:val="32"/>
          <w:szCs w:val="20"/>
          <w:lang w:val="nb-NO"/>
        </w:rPr>
      </w:pPr>
      <w:commentRangeStart w:id="0"/>
      <w:r w:rsidRPr="000A6B64">
        <w:rPr>
          <w:rFonts w:ascii="Arial" w:hAnsi="Arial" w:cs="Arial"/>
          <w:b/>
          <w:kern w:val="28"/>
          <w:sz w:val="32"/>
          <w:szCs w:val="20"/>
          <w:lang w:val="nb-NO"/>
        </w:rPr>
        <w:t>Forpliktelseserklæring</w:t>
      </w:r>
      <w:commentRangeEnd w:id="0"/>
      <w:r w:rsidR="00E63656">
        <w:rPr>
          <w:rStyle w:val="Merknadsreferanse"/>
          <w:rFonts w:ascii="Arial" w:hAnsi="Arial" w:cs="Arial"/>
          <w:b/>
          <w:kern w:val="28"/>
          <w:sz w:val="32"/>
          <w:szCs w:val="20"/>
          <w:lang w:val="nb-NO"/>
        </w:rPr>
        <w:commentReference w:id="0"/>
      </w:r>
      <w:r w:rsidR="00614092">
        <w:rPr>
          <w:rFonts w:ascii="Arial" w:hAnsi="Arial" w:cs="Arial"/>
          <w:b/>
          <w:kern w:val="28"/>
          <w:sz w:val="32"/>
          <w:szCs w:val="20"/>
          <w:lang w:val="nb-NO"/>
        </w:rPr>
        <w:t xml:space="preserve"> – tekniske og faglige kvalifikasjoner</w:t>
      </w:r>
    </w:p>
    <w:p w14:paraId="1CE273D1" w14:textId="77777777" w:rsidR="00B2671E" w:rsidRPr="000A6B64" w:rsidRDefault="00B2671E" w:rsidP="00B2671E">
      <w:pPr>
        <w:rPr>
          <w:rFonts w:ascii="Arial" w:hAnsi="Arial" w:cs="Arial"/>
          <w:b/>
          <w:sz w:val="22"/>
          <w:szCs w:val="22"/>
          <w:lang w:val="nb-NO"/>
        </w:rPr>
      </w:pPr>
    </w:p>
    <w:p w14:paraId="3681E19B" w14:textId="77777777" w:rsidR="00B2671E" w:rsidRPr="000A6B64" w:rsidRDefault="00B2671E" w:rsidP="00B2671E">
      <w:pPr>
        <w:rPr>
          <w:rFonts w:ascii="Arial" w:hAnsi="Arial" w:cs="Arial"/>
          <w:b/>
          <w:sz w:val="22"/>
          <w:szCs w:val="22"/>
          <w:lang w:val="nb-NO"/>
        </w:rPr>
      </w:pPr>
    </w:p>
    <w:p w14:paraId="2FB8D87E" w14:textId="77777777" w:rsidR="00B2671E" w:rsidRPr="000A6B64" w:rsidRDefault="000A6B64" w:rsidP="00B2671E">
      <w:pPr>
        <w:rPr>
          <w:rFonts w:ascii="Arial" w:hAnsi="Arial" w:cs="Arial"/>
          <w:b/>
          <w:sz w:val="22"/>
          <w:szCs w:val="22"/>
          <w:lang w:val="nb-NO"/>
        </w:rPr>
      </w:pPr>
      <w:commentRangeStart w:id="1"/>
      <w:r w:rsidRPr="000A6B64">
        <w:rPr>
          <w:rFonts w:ascii="Arial" w:hAnsi="Arial" w:cs="Arial"/>
          <w:b/>
          <w:sz w:val="22"/>
          <w:szCs w:val="22"/>
          <w:lang w:val="nb-NO"/>
        </w:rPr>
        <w:t>Avtale</w:t>
      </w:r>
      <w:commentRangeEnd w:id="1"/>
      <w:r w:rsidRPr="000A6B64">
        <w:rPr>
          <w:rStyle w:val="Merknadsreferanse"/>
          <w:rFonts w:ascii="Arial" w:hAnsi="Arial" w:cs="Arial"/>
          <w:b/>
          <w:sz w:val="22"/>
          <w:szCs w:val="22"/>
          <w:lang w:val="nb-NO"/>
        </w:rPr>
        <w:commentReference w:id="1"/>
      </w:r>
    </w:p>
    <w:p w14:paraId="615623CD" w14:textId="77777777" w:rsidR="00B2671E" w:rsidRPr="000A6B64" w:rsidRDefault="00B2671E" w:rsidP="00B2671E">
      <w:pPr>
        <w:rPr>
          <w:rFonts w:ascii="Arial" w:hAnsi="Arial" w:cs="Arial"/>
          <w:b/>
          <w:lang w:val="nb-NO"/>
        </w:rPr>
      </w:pPr>
    </w:p>
    <w:p w14:paraId="40A85AFF" w14:textId="77777777" w:rsidR="00B2671E" w:rsidRPr="000A6B64" w:rsidRDefault="00B2671E" w:rsidP="00B2671E">
      <w:pPr>
        <w:spacing w:line="360" w:lineRule="auto"/>
        <w:rPr>
          <w:rFonts w:ascii="Arial" w:hAnsi="Arial" w:cs="Arial"/>
          <w:b/>
          <w:kern w:val="28"/>
          <w:sz w:val="32"/>
          <w:szCs w:val="20"/>
          <w:lang w:val="nb-NO"/>
        </w:rPr>
      </w:pPr>
    </w:p>
    <w:p w14:paraId="15B7B537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43AFCAE2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Denne erklæringen gjelder:</w:t>
      </w:r>
    </w:p>
    <w:tbl>
      <w:tblPr>
        <w:tblStyle w:val="Rutenettabelllys"/>
        <w:tblW w:w="9190" w:type="dxa"/>
        <w:tblLook w:val="01E0" w:firstRow="1" w:lastRow="1" w:firstColumn="1" w:lastColumn="1" w:noHBand="0" w:noVBand="0"/>
      </w:tblPr>
      <w:tblGrid>
        <w:gridCol w:w="2666"/>
        <w:gridCol w:w="6524"/>
      </w:tblGrid>
      <w:tr w:rsidR="00B2671E" w:rsidRPr="000A6B64" w14:paraId="31A441FD" w14:textId="77777777" w:rsidTr="000A6B64">
        <w:tc>
          <w:tcPr>
            <w:tcW w:w="2666" w:type="dxa"/>
          </w:tcPr>
          <w:p w14:paraId="4A071A04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Firma</w:t>
            </w:r>
            <w:r w:rsidR="00AD431C" w:rsidRPr="000A6B64">
              <w:rPr>
                <w:rFonts w:ascii="Arial" w:hAnsi="Arial" w:cs="Arial"/>
              </w:rPr>
              <w:t xml:space="preserve"> (underlev</w:t>
            </w:r>
            <w:r w:rsidR="000A6B64" w:rsidRPr="000A6B64">
              <w:rPr>
                <w:rFonts w:ascii="Arial" w:hAnsi="Arial" w:cs="Arial"/>
              </w:rPr>
              <w:t>erandør</w:t>
            </w:r>
            <w:r w:rsidR="00AD431C" w:rsidRPr="000A6B64">
              <w:rPr>
                <w:rFonts w:ascii="Arial" w:hAnsi="Arial" w:cs="Arial"/>
              </w:rPr>
              <w:t>)</w:t>
            </w:r>
          </w:p>
        </w:tc>
        <w:tc>
          <w:tcPr>
            <w:tcW w:w="6524" w:type="dxa"/>
          </w:tcPr>
          <w:p w14:paraId="0D7DE419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38303806" w14:textId="77777777" w:rsidTr="000A6B64">
        <w:tc>
          <w:tcPr>
            <w:tcW w:w="2666" w:type="dxa"/>
          </w:tcPr>
          <w:p w14:paraId="05845584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Organisasjonsnummer</w:t>
            </w:r>
          </w:p>
        </w:tc>
        <w:tc>
          <w:tcPr>
            <w:tcW w:w="6524" w:type="dxa"/>
          </w:tcPr>
          <w:p w14:paraId="40D14AD2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468B52CA" w14:textId="77777777" w:rsidTr="000A6B64">
        <w:tc>
          <w:tcPr>
            <w:tcW w:w="2666" w:type="dxa"/>
          </w:tcPr>
          <w:p w14:paraId="2CE220F0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Adresse</w:t>
            </w:r>
          </w:p>
        </w:tc>
        <w:tc>
          <w:tcPr>
            <w:tcW w:w="6524" w:type="dxa"/>
          </w:tcPr>
          <w:p w14:paraId="7A165A18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  <w:tr w:rsidR="00B2671E" w:rsidRPr="000A6B64" w14:paraId="343EF780" w14:textId="77777777" w:rsidTr="000A6B64">
        <w:tc>
          <w:tcPr>
            <w:tcW w:w="2666" w:type="dxa"/>
          </w:tcPr>
          <w:p w14:paraId="69F3E3D3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  <w:r w:rsidRPr="000A6B64">
              <w:rPr>
                <w:rFonts w:ascii="Arial" w:hAnsi="Arial" w:cs="Arial"/>
              </w:rPr>
              <w:t>Postnummer, sted</w:t>
            </w:r>
          </w:p>
        </w:tc>
        <w:tc>
          <w:tcPr>
            <w:tcW w:w="6524" w:type="dxa"/>
          </w:tcPr>
          <w:p w14:paraId="4C780AB1" w14:textId="77777777" w:rsidR="00B2671E" w:rsidRPr="000A6B64" w:rsidRDefault="00B2671E" w:rsidP="00E648FE">
            <w:pPr>
              <w:pStyle w:val="Contractstyle"/>
              <w:ind w:left="0"/>
              <w:rPr>
                <w:rFonts w:ascii="Arial" w:hAnsi="Arial" w:cs="Arial"/>
              </w:rPr>
            </w:pPr>
          </w:p>
        </w:tc>
      </w:tr>
    </w:tbl>
    <w:p w14:paraId="6EA9C31D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  <w:r w:rsidRPr="000A6B64">
        <w:rPr>
          <w:rFonts w:ascii="Arial" w:hAnsi="Arial" w:cs="Arial"/>
          <w:lang w:val="nb-NO"/>
        </w:rPr>
        <w:t xml:space="preserve"> </w:t>
      </w:r>
    </w:p>
    <w:p w14:paraId="01AF12AB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346BE996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&lt;</w:t>
      </w:r>
      <w:commentRangeStart w:id="2"/>
      <w:r w:rsidRPr="000A6B64">
        <w:rPr>
          <w:rFonts w:ascii="Arial" w:hAnsi="Arial" w:cs="Arial"/>
        </w:rPr>
        <w:t>Underleverandør navn</w:t>
      </w:r>
      <w:commentRangeEnd w:id="2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2"/>
      </w:r>
      <w:r w:rsidRPr="000A6B64">
        <w:rPr>
          <w:rFonts w:ascii="Arial" w:hAnsi="Arial" w:cs="Arial"/>
        </w:rPr>
        <w:t xml:space="preserve">&gt; inngår som underleverandør </w:t>
      </w:r>
      <w:r w:rsidR="000A6B64">
        <w:rPr>
          <w:rFonts w:ascii="Arial" w:hAnsi="Arial" w:cs="Arial"/>
        </w:rPr>
        <w:t>til &lt;</w:t>
      </w:r>
      <w:commentRangeStart w:id="3"/>
      <w:r w:rsidR="000A6B64">
        <w:rPr>
          <w:rFonts w:ascii="Arial" w:hAnsi="Arial" w:cs="Arial"/>
        </w:rPr>
        <w:t>prosjekt, anskaffelse, oppdrag</w:t>
      </w:r>
      <w:commentRangeEnd w:id="3"/>
      <w:r w:rsidR="000A6B64">
        <w:rPr>
          <w:rStyle w:val="Merknadsreferanse"/>
          <w:rFonts w:ascii="Arial" w:hAnsi="Arial" w:cs="Arial"/>
          <w:sz w:val="22"/>
          <w:szCs w:val="20"/>
        </w:rPr>
        <w:commentReference w:id="3"/>
      </w:r>
      <w:r w:rsidR="000A6B64">
        <w:rPr>
          <w:rFonts w:ascii="Arial" w:hAnsi="Arial" w:cs="Arial"/>
        </w:rPr>
        <w:t xml:space="preserve">&gt; </w:t>
      </w:r>
      <w:r w:rsidRPr="000A6B64">
        <w:rPr>
          <w:rFonts w:ascii="Arial" w:hAnsi="Arial" w:cs="Arial"/>
        </w:rPr>
        <w:t>til &lt;</w:t>
      </w:r>
      <w:commentRangeStart w:id="4"/>
      <w:r w:rsidRPr="000A6B64">
        <w:rPr>
          <w:rFonts w:ascii="Arial" w:hAnsi="Arial" w:cs="Arial"/>
        </w:rPr>
        <w:t>Hovedleverandør navn</w:t>
      </w:r>
      <w:commentRangeEnd w:id="4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4"/>
      </w:r>
      <w:r w:rsidRPr="000A6B64">
        <w:rPr>
          <w:rFonts w:ascii="Arial" w:hAnsi="Arial" w:cs="Arial"/>
        </w:rPr>
        <w:t>&gt; i forbindelse med &lt;</w:t>
      </w:r>
      <w:commentRangeStart w:id="5"/>
      <w:r w:rsidRPr="000A6B64">
        <w:rPr>
          <w:rFonts w:ascii="Arial" w:hAnsi="Arial" w:cs="Arial"/>
        </w:rPr>
        <w:t>Hovedleverandør navn</w:t>
      </w:r>
      <w:commentRangeEnd w:id="5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5"/>
      </w:r>
      <w:r w:rsidRPr="000A6B64">
        <w:rPr>
          <w:rFonts w:ascii="Arial" w:hAnsi="Arial" w:cs="Arial"/>
        </w:rPr>
        <w:t xml:space="preserve">&gt; søknad om deltakelse i konkurranse om avtale med </w:t>
      </w:r>
      <w:r w:rsidR="000A6B64">
        <w:rPr>
          <w:rFonts w:ascii="Arial" w:hAnsi="Arial" w:cs="Arial"/>
        </w:rPr>
        <w:t xml:space="preserve">Flytoget AS </w:t>
      </w:r>
      <w:r w:rsidR="00E648FE" w:rsidRPr="000A6B64">
        <w:rPr>
          <w:rFonts w:ascii="Arial" w:hAnsi="Arial" w:cs="Arial"/>
        </w:rPr>
        <w:t xml:space="preserve">om </w:t>
      </w:r>
      <w:r w:rsidR="000A6B64">
        <w:rPr>
          <w:rFonts w:ascii="Arial" w:hAnsi="Arial" w:cs="Arial"/>
        </w:rPr>
        <w:t>&lt;</w:t>
      </w:r>
      <w:commentRangeStart w:id="6"/>
      <w:r w:rsidR="000A6B64">
        <w:rPr>
          <w:rFonts w:ascii="Arial" w:hAnsi="Arial" w:cs="Arial"/>
        </w:rPr>
        <w:t>varer og/eller tjenester</w:t>
      </w:r>
      <w:commentRangeEnd w:id="6"/>
      <w:r w:rsidR="000A6B64">
        <w:rPr>
          <w:rStyle w:val="Merknadsreferanse"/>
          <w:rFonts w:ascii="Arial" w:hAnsi="Arial" w:cs="Arial"/>
          <w:sz w:val="22"/>
          <w:szCs w:val="20"/>
        </w:rPr>
        <w:commentReference w:id="6"/>
      </w:r>
      <w:r w:rsidR="000A6B64">
        <w:rPr>
          <w:rFonts w:ascii="Arial" w:hAnsi="Arial" w:cs="Arial"/>
        </w:rPr>
        <w:t>&gt;</w:t>
      </w:r>
      <w:r w:rsidRPr="000A6B64">
        <w:rPr>
          <w:rFonts w:ascii="Arial" w:hAnsi="Arial" w:cs="Arial"/>
        </w:rPr>
        <w:t>.</w:t>
      </w:r>
    </w:p>
    <w:p w14:paraId="2AECF391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</w:p>
    <w:p w14:paraId="5F48C483" w14:textId="77777777" w:rsidR="00B2671E" w:rsidRPr="000A6B64" w:rsidRDefault="00B2671E" w:rsidP="00B2671E">
      <w:pPr>
        <w:pStyle w:val="Contractstyle"/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Det bekreftes at &lt;</w:t>
      </w:r>
      <w:commentRangeStart w:id="7"/>
      <w:r w:rsidRPr="000A6B64">
        <w:rPr>
          <w:rFonts w:ascii="Arial" w:hAnsi="Arial" w:cs="Arial"/>
        </w:rPr>
        <w:t>Underleverandør navn</w:t>
      </w:r>
      <w:commentRangeEnd w:id="7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7"/>
      </w:r>
      <w:r w:rsidRPr="000A6B64">
        <w:rPr>
          <w:rFonts w:ascii="Arial" w:hAnsi="Arial" w:cs="Arial"/>
        </w:rPr>
        <w:t>&gt; forplikter seg til å stille ressurser til disposisjon for &lt;</w:t>
      </w:r>
      <w:commentRangeStart w:id="8"/>
      <w:r w:rsidRPr="000A6B64">
        <w:rPr>
          <w:rFonts w:ascii="Arial" w:hAnsi="Arial" w:cs="Arial"/>
        </w:rPr>
        <w:t>Hovedleverandør navn</w:t>
      </w:r>
      <w:commentRangeEnd w:id="8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8"/>
      </w:r>
      <w:r w:rsidRPr="000A6B64">
        <w:rPr>
          <w:rFonts w:ascii="Arial" w:hAnsi="Arial" w:cs="Arial"/>
        </w:rPr>
        <w:t>&gt; i det omfang det er nødvendig for å bidra til å oppfylle &lt;</w:t>
      </w:r>
      <w:commentRangeStart w:id="9"/>
      <w:r w:rsidRPr="000A6B64">
        <w:rPr>
          <w:rFonts w:ascii="Arial" w:hAnsi="Arial" w:cs="Arial"/>
        </w:rPr>
        <w:t>Hovedleverandør navn</w:t>
      </w:r>
      <w:commentRangeEnd w:id="9"/>
      <w:r w:rsidR="000A6B64" w:rsidRPr="000A6B64">
        <w:rPr>
          <w:rStyle w:val="Merknadsreferanse"/>
          <w:rFonts w:ascii="Arial" w:hAnsi="Arial" w:cs="Arial"/>
          <w:sz w:val="22"/>
          <w:szCs w:val="20"/>
        </w:rPr>
        <w:commentReference w:id="9"/>
      </w:r>
      <w:r w:rsidRPr="000A6B64">
        <w:rPr>
          <w:rFonts w:ascii="Arial" w:hAnsi="Arial" w:cs="Arial"/>
        </w:rPr>
        <w:t xml:space="preserve">&gt; kontraktsforpliktelser </w:t>
      </w:r>
      <w:r w:rsidR="00324642" w:rsidRPr="000A6B64">
        <w:rPr>
          <w:rFonts w:ascii="Arial" w:hAnsi="Arial" w:cs="Arial"/>
        </w:rPr>
        <w:t xml:space="preserve">etter avtale </w:t>
      </w:r>
      <w:r w:rsidR="000A6B64">
        <w:rPr>
          <w:rFonts w:ascii="Arial" w:hAnsi="Arial" w:cs="Arial"/>
        </w:rPr>
        <w:t>om &lt;</w:t>
      </w:r>
      <w:commentRangeStart w:id="10"/>
      <w:r w:rsidR="000A6B64">
        <w:rPr>
          <w:rFonts w:ascii="Arial" w:hAnsi="Arial" w:cs="Arial"/>
        </w:rPr>
        <w:t>Hva dreier det seg om?</w:t>
      </w:r>
      <w:commentRangeEnd w:id="10"/>
      <w:r w:rsidR="000A6B64">
        <w:rPr>
          <w:rStyle w:val="Merknadsreferanse"/>
          <w:rFonts w:ascii="Arial" w:hAnsi="Arial" w:cs="Arial"/>
          <w:sz w:val="22"/>
          <w:szCs w:val="20"/>
        </w:rPr>
        <w:commentReference w:id="10"/>
      </w:r>
      <w:r w:rsidR="000A6B64">
        <w:rPr>
          <w:rFonts w:ascii="Arial" w:hAnsi="Arial" w:cs="Arial"/>
        </w:rPr>
        <w:t>&gt;</w:t>
      </w:r>
      <w:r w:rsidRPr="000A6B64">
        <w:rPr>
          <w:rFonts w:ascii="Arial" w:hAnsi="Arial" w:cs="Arial"/>
        </w:rPr>
        <w:t>.</w:t>
      </w:r>
      <w:r w:rsidR="00614092">
        <w:rPr>
          <w:rFonts w:ascii="Arial" w:hAnsi="Arial" w:cs="Arial"/>
        </w:rPr>
        <w:t xml:space="preserve"> I den grad </w:t>
      </w:r>
      <w:r w:rsidR="00614092" w:rsidRPr="000A6B64">
        <w:rPr>
          <w:rFonts w:ascii="Arial" w:hAnsi="Arial" w:cs="Arial"/>
        </w:rPr>
        <w:t>&lt;</w:t>
      </w:r>
      <w:commentRangeStart w:id="11"/>
      <w:r w:rsidR="00614092" w:rsidRPr="000A6B64">
        <w:rPr>
          <w:rFonts w:ascii="Arial" w:hAnsi="Arial" w:cs="Arial"/>
        </w:rPr>
        <w:t>Hovedleverandør navn</w:t>
      </w:r>
      <w:commentRangeEnd w:id="11"/>
      <w:r w:rsidR="00614092" w:rsidRPr="000A6B64">
        <w:rPr>
          <w:rStyle w:val="Merknadsreferanse"/>
          <w:rFonts w:ascii="Arial" w:hAnsi="Arial" w:cs="Arial"/>
          <w:sz w:val="22"/>
          <w:szCs w:val="20"/>
        </w:rPr>
        <w:commentReference w:id="11"/>
      </w:r>
      <w:r w:rsidR="00614092" w:rsidRPr="000A6B64">
        <w:rPr>
          <w:rFonts w:ascii="Arial" w:hAnsi="Arial" w:cs="Arial"/>
        </w:rPr>
        <w:t>&gt;</w:t>
      </w:r>
      <w:r w:rsidR="00614092">
        <w:rPr>
          <w:rFonts w:ascii="Arial" w:hAnsi="Arial" w:cs="Arial"/>
        </w:rPr>
        <w:t xml:space="preserve"> kvalifiserer seg til deltagelse i konkurransen basert på Flytogets vurdering av </w:t>
      </w:r>
      <w:r w:rsidR="00614092" w:rsidRPr="000A6B64">
        <w:rPr>
          <w:rFonts w:ascii="Arial" w:hAnsi="Arial" w:cs="Arial"/>
        </w:rPr>
        <w:t>&lt;</w:t>
      </w:r>
      <w:commentRangeStart w:id="12"/>
      <w:r w:rsidR="00614092" w:rsidRPr="000A6B64">
        <w:rPr>
          <w:rFonts w:ascii="Arial" w:hAnsi="Arial" w:cs="Arial"/>
        </w:rPr>
        <w:t>Underleverandør navn</w:t>
      </w:r>
      <w:commentRangeEnd w:id="12"/>
      <w:r w:rsidR="00614092" w:rsidRPr="000A6B64">
        <w:rPr>
          <w:rStyle w:val="Merknadsreferanse"/>
          <w:rFonts w:ascii="Arial" w:hAnsi="Arial" w:cs="Arial"/>
          <w:sz w:val="22"/>
          <w:szCs w:val="20"/>
        </w:rPr>
        <w:commentReference w:id="12"/>
      </w:r>
      <w:r w:rsidR="00614092" w:rsidRPr="000A6B64">
        <w:rPr>
          <w:rFonts w:ascii="Arial" w:hAnsi="Arial" w:cs="Arial"/>
        </w:rPr>
        <w:t>&gt;</w:t>
      </w:r>
      <w:r w:rsidR="00614092">
        <w:rPr>
          <w:rFonts w:ascii="Arial" w:hAnsi="Arial" w:cs="Arial"/>
        </w:rPr>
        <w:t xml:space="preserve"> kvalifikasjoner, erfaring eller utdanning knyttet til spesifikke deler av leveransen, forplikter </w:t>
      </w:r>
      <w:r w:rsidR="00614092" w:rsidRPr="000A6B64">
        <w:rPr>
          <w:rFonts w:ascii="Arial" w:hAnsi="Arial" w:cs="Arial"/>
        </w:rPr>
        <w:t>&lt;</w:t>
      </w:r>
      <w:commentRangeStart w:id="13"/>
      <w:r w:rsidR="00614092" w:rsidRPr="000A6B64">
        <w:rPr>
          <w:rFonts w:ascii="Arial" w:hAnsi="Arial" w:cs="Arial"/>
        </w:rPr>
        <w:t>Underleverandør navn</w:t>
      </w:r>
      <w:commentRangeEnd w:id="13"/>
      <w:r w:rsidR="00614092" w:rsidRPr="000A6B64">
        <w:rPr>
          <w:rStyle w:val="Merknadsreferanse"/>
          <w:rFonts w:ascii="Arial" w:hAnsi="Arial" w:cs="Arial"/>
          <w:sz w:val="22"/>
          <w:szCs w:val="20"/>
        </w:rPr>
        <w:commentReference w:id="13"/>
      </w:r>
      <w:r w:rsidR="00614092" w:rsidRPr="000A6B64">
        <w:rPr>
          <w:rFonts w:ascii="Arial" w:hAnsi="Arial" w:cs="Arial"/>
        </w:rPr>
        <w:t>&gt;</w:t>
      </w:r>
      <w:r w:rsidR="00614092">
        <w:rPr>
          <w:rFonts w:ascii="Arial" w:hAnsi="Arial" w:cs="Arial"/>
        </w:rPr>
        <w:t xml:space="preserve"> herved seg overfor Flytoget til å gjennomføre den delen av leveransen, uavhengig av underliggende avtale mellom </w:t>
      </w:r>
      <w:r w:rsidR="00614092" w:rsidRPr="000A6B64">
        <w:rPr>
          <w:rFonts w:ascii="Arial" w:hAnsi="Arial" w:cs="Arial"/>
        </w:rPr>
        <w:t>&lt;</w:t>
      </w:r>
      <w:commentRangeStart w:id="14"/>
      <w:r w:rsidR="00614092" w:rsidRPr="000A6B64">
        <w:rPr>
          <w:rFonts w:ascii="Arial" w:hAnsi="Arial" w:cs="Arial"/>
        </w:rPr>
        <w:t>Underleverandør navn</w:t>
      </w:r>
      <w:commentRangeEnd w:id="14"/>
      <w:r w:rsidR="00614092" w:rsidRPr="000A6B64">
        <w:rPr>
          <w:rStyle w:val="Merknadsreferanse"/>
          <w:rFonts w:ascii="Arial" w:hAnsi="Arial" w:cs="Arial"/>
          <w:sz w:val="22"/>
          <w:szCs w:val="20"/>
        </w:rPr>
        <w:commentReference w:id="14"/>
      </w:r>
      <w:r w:rsidR="00614092" w:rsidRPr="000A6B64">
        <w:rPr>
          <w:rFonts w:ascii="Arial" w:hAnsi="Arial" w:cs="Arial"/>
        </w:rPr>
        <w:t>&gt;</w:t>
      </w:r>
      <w:r w:rsidR="00614092">
        <w:rPr>
          <w:rFonts w:ascii="Arial" w:hAnsi="Arial" w:cs="Arial"/>
        </w:rPr>
        <w:t xml:space="preserve"> og </w:t>
      </w:r>
      <w:r w:rsidR="00614092" w:rsidRPr="000A6B64">
        <w:rPr>
          <w:rFonts w:ascii="Arial" w:hAnsi="Arial" w:cs="Arial"/>
        </w:rPr>
        <w:t>&lt;</w:t>
      </w:r>
      <w:commentRangeStart w:id="15"/>
      <w:r w:rsidR="00614092" w:rsidRPr="000A6B64">
        <w:rPr>
          <w:rFonts w:ascii="Arial" w:hAnsi="Arial" w:cs="Arial"/>
        </w:rPr>
        <w:t>Hovedleverandør navn</w:t>
      </w:r>
      <w:commentRangeEnd w:id="15"/>
      <w:r w:rsidR="00614092" w:rsidRPr="000A6B64">
        <w:rPr>
          <w:rStyle w:val="Merknadsreferanse"/>
          <w:rFonts w:ascii="Arial" w:hAnsi="Arial" w:cs="Arial"/>
          <w:sz w:val="22"/>
          <w:szCs w:val="20"/>
        </w:rPr>
        <w:commentReference w:id="15"/>
      </w:r>
      <w:r w:rsidR="00614092" w:rsidRPr="000A6B64">
        <w:rPr>
          <w:rFonts w:ascii="Arial" w:hAnsi="Arial" w:cs="Arial"/>
        </w:rPr>
        <w:t>&gt;</w:t>
      </w:r>
      <w:r w:rsidR="00614092">
        <w:rPr>
          <w:rFonts w:ascii="Arial" w:hAnsi="Arial" w:cs="Arial"/>
        </w:rPr>
        <w:t>.</w:t>
      </w:r>
    </w:p>
    <w:p w14:paraId="05A7B055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0D245F16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476076EE" w14:textId="77777777" w:rsidR="00B2671E" w:rsidRPr="000A6B64" w:rsidRDefault="00B2671E" w:rsidP="00B2671E">
      <w:pPr>
        <w:spacing w:line="360" w:lineRule="auto"/>
        <w:rPr>
          <w:rFonts w:ascii="Arial" w:hAnsi="Arial" w:cs="Arial"/>
          <w:sz w:val="22"/>
          <w:lang w:val="nb-NO"/>
        </w:rPr>
      </w:pPr>
      <w:r w:rsidRPr="000A6B64">
        <w:rPr>
          <w:rFonts w:ascii="Arial" w:hAnsi="Arial" w:cs="Arial"/>
          <w:lang w:val="nb-NO"/>
        </w:rPr>
        <w:t xml:space="preserve">______________         </w:t>
      </w:r>
      <w:r w:rsidRPr="000A6B64">
        <w:rPr>
          <w:rFonts w:ascii="Arial" w:hAnsi="Arial" w:cs="Arial"/>
          <w:lang w:val="nb-NO"/>
        </w:rPr>
        <w:br/>
        <w:t>(</w:t>
      </w:r>
      <w:r w:rsidRPr="000A6B64">
        <w:rPr>
          <w:rFonts w:ascii="Arial" w:hAnsi="Arial" w:cs="Arial"/>
          <w:sz w:val="22"/>
          <w:lang w:val="nb-NO"/>
        </w:rPr>
        <w:t>Sted, dato)</w:t>
      </w:r>
    </w:p>
    <w:p w14:paraId="5ABF5B2E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7A19E1ED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 xml:space="preserve">&lt;Tittel – underleverandørs representant&gt; </w:t>
      </w:r>
    </w:p>
    <w:p w14:paraId="4DFD48B8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&lt;Navn – underleverandørs representant&gt;</w:t>
      </w:r>
      <w:r w:rsidRPr="000A6B64">
        <w:rPr>
          <w:rFonts w:ascii="Arial" w:hAnsi="Arial" w:cs="Arial"/>
        </w:rPr>
        <w:tab/>
        <w:t xml:space="preserve"> </w:t>
      </w:r>
    </w:p>
    <w:p w14:paraId="08DB8BFF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</w:p>
    <w:p w14:paraId="69965E3F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>___________________________________</w:t>
      </w:r>
    </w:p>
    <w:p w14:paraId="48AA81F6" w14:textId="77777777" w:rsidR="00B2671E" w:rsidRPr="000A6B64" w:rsidRDefault="00B2671E" w:rsidP="00B2671E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</w:rPr>
      </w:pPr>
      <w:r w:rsidRPr="000A6B64">
        <w:rPr>
          <w:rFonts w:ascii="Arial" w:hAnsi="Arial" w:cs="Arial"/>
        </w:rPr>
        <w:t xml:space="preserve"> (</w:t>
      </w:r>
      <w:commentRangeStart w:id="16"/>
      <w:r w:rsidRPr="000A6B64">
        <w:rPr>
          <w:rFonts w:ascii="Arial" w:hAnsi="Arial" w:cs="Arial"/>
        </w:rPr>
        <w:t>Signatur</w:t>
      </w:r>
      <w:commentRangeEnd w:id="16"/>
      <w:r w:rsidR="00904585" w:rsidRPr="000A6B64">
        <w:rPr>
          <w:rStyle w:val="Merknadsreferanse"/>
          <w:rFonts w:ascii="Arial" w:hAnsi="Arial" w:cs="Arial"/>
          <w:sz w:val="22"/>
          <w:szCs w:val="20"/>
        </w:rPr>
        <w:commentReference w:id="16"/>
      </w:r>
      <w:r w:rsidRPr="000A6B64">
        <w:rPr>
          <w:rFonts w:ascii="Arial" w:hAnsi="Arial" w:cs="Arial"/>
        </w:rPr>
        <w:t>)</w:t>
      </w:r>
    </w:p>
    <w:p w14:paraId="5048837F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08E983C5" w14:textId="77777777" w:rsidR="00B2671E" w:rsidRPr="000A6B64" w:rsidRDefault="00B2671E" w:rsidP="00B2671E">
      <w:pPr>
        <w:spacing w:line="360" w:lineRule="auto"/>
        <w:rPr>
          <w:rFonts w:ascii="Arial" w:hAnsi="Arial" w:cs="Arial"/>
          <w:lang w:val="nb-NO"/>
        </w:rPr>
      </w:pPr>
    </w:p>
    <w:p w14:paraId="0170CDE0" w14:textId="77777777" w:rsidR="00BE57D5" w:rsidRPr="000A6B64" w:rsidRDefault="00BE57D5">
      <w:pPr>
        <w:rPr>
          <w:rFonts w:ascii="Garamond" w:hAnsi="Garamond"/>
          <w:lang w:val="nb-NO"/>
        </w:rPr>
      </w:pPr>
    </w:p>
    <w:sectPr w:rsidR="00BE57D5" w:rsidRPr="000A6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Åge Pedersen" w:date="2015-06-05T09:13:00Z" w:initials="ÅP">
    <w:p w14:paraId="5F96AB6B" w14:textId="77777777" w:rsidR="00E63656" w:rsidRPr="00E63656" w:rsidRDefault="00E63656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E63656">
        <w:rPr>
          <w:lang w:val="nb-NO"/>
        </w:rPr>
        <w:t>Det er viktig at denne erklæring er tydelig på hvem som skal forplikte seg og hva denne så skal forplikte.</w:t>
      </w:r>
    </w:p>
  </w:comment>
  <w:comment w:id="1" w:author="Åge Pedersen" w:date="2015-06-05T09:02:00Z" w:initials="ÅP">
    <w:p w14:paraId="323B05AF" w14:textId="77777777" w:rsid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 xml:space="preserve">Skriv inn hvilken avtale dette gjelder. </w:t>
      </w:r>
    </w:p>
    <w:p w14:paraId="1D55D967" w14:textId="77777777" w:rsidR="000A6B64" w:rsidRDefault="000A6B64">
      <w:pPr>
        <w:pStyle w:val="Merknadstekst"/>
        <w:rPr>
          <w:lang w:val="nb-NO"/>
        </w:rPr>
      </w:pPr>
    </w:p>
    <w:p w14:paraId="0181FB32" w14:textId="77777777" w:rsidR="000A6B64" w:rsidRPr="00E63656" w:rsidRDefault="000A6B64">
      <w:pPr>
        <w:pStyle w:val="Merknadstekst"/>
        <w:rPr>
          <w:b/>
          <w:lang w:val="nb-NO"/>
        </w:rPr>
      </w:pPr>
      <w:r w:rsidRPr="00E63656">
        <w:rPr>
          <w:b/>
          <w:color w:val="C00000"/>
          <w:lang w:val="nb-NO"/>
        </w:rPr>
        <w:t xml:space="preserve">Alle notater (som denne) slettes etter at dokumentet er utfylt. </w:t>
      </w:r>
      <w:r w:rsidR="00E63656">
        <w:rPr>
          <w:b/>
          <w:color w:val="C00000"/>
          <w:lang w:val="nb-NO"/>
        </w:rPr>
        <w:t>Finner dette under fanen «Se gjennom» og «Slett»</w:t>
      </w:r>
      <w:r w:rsidR="00904585">
        <w:rPr>
          <w:b/>
          <w:color w:val="C00000"/>
          <w:lang w:val="nb-NO"/>
        </w:rPr>
        <w:t xml:space="preserve"> under «Kommentarer»</w:t>
      </w:r>
      <w:r w:rsidR="00625959">
        <w:rPr>
          <w:b/>
          <w:color w:val="C00000"/>
          <w:lang w:val="nb-NO"/>
        </w:rPr>
        <w:t xml:space="preserve"> </w:t>
      </w:r>
    </w:p>
  </w:comment>
  <w:comment w:id="2" w:author="Åge Pedersen" w:date="2015-06-05T09:06:00Z" w:initials="ÅP">
    <w:p w14:paraId="728E582C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3" w:author="Åge Pedersen" w:date="2015-06-05T09:05:00Z" w:initials="ÅP">
    <w:p w14:paraId="59D973DD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 xml:space="preserve">Beskriv </w:t>
      </w:r>
      <w:r>
        <w:rPr>
          <w:lang w:val="nb-NO"/>
        </w:rPr>
        <w:t>med navn/tittel hva leveransen består av</w:t>
      </w:r>
    </w:p>
  </w:comment>
  <w:comment w:id="4" w:author="Åge Pedersen" w:date="2015-06-05T09:06:00Z" w:initials="ÅP">
    <w:p w14:paraId="063ECF9D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5" w:author="Åge Pedersen" w:date="2015-06-05T09:07:00Z" w:initials="ÅP">
    <w:p w14:paraId="32AF63D9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6" w:author="Åge Pedersen" w:date="2015-06-05T09:08:00Z" w:initials="ÅP">
    <w:p w14:paraId="0D963CF3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Hva er det som skal leveres?</w:t>
      </w:r>
    </w:p>
  </w:comment>
  <w:comment w:id="7" w:author="Åge Pedersen" w:date="2015-06-05T09:08:00Z" w:initials="ÅP">
    <w:p w14:paraId="57ACE3D5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8" w:author="Åge Pedersen" w:date="2015-06-05T09:09:00Z" w:initials="ÅP">
    <w:p w14:paraId="1EAD4D01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9" w:author="Åge Pedersen" w:date="2015-06-05T09:09:00Z" w:initials="ÅP">
    <w:p w14:paraId="796FE50B" w14:textId="77777777" w:rsidR="000A6B64" w:rsidRPr="00625959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10" w:author="Åge Pedersen" w:date="2015-06-05T09:10:00Z" w:initials="ÅP">
    <w:p w14:paraId="54B2D45A" w14:textId="77777777" w:rsidR="000A6B64" w:rsidRPr="000A6B64" w:rsidRDefault="000A6B64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Her m</w:t>
      </w:r>
      <w:r w:rsidR="006350E1">
        <w:rPr>
          <w:lang w:val="nb-NO"/>
        </w:rPr>
        <w:t>å</w:t>
      </w:r>
      <w:r w:rsidRPr="000A6B64">
        <w:rPr>
          <w:lang w:val="nb-NO"/>
        </w:rPr>
        <w:t xml:space="preserve"> det komme tydelig fram hva som skal leveres, hvilken avtale det gjelder</w:t>
      </w:r>
    </w:p>
  </w:comment>
  <w:comment w:id="11" w:author="Åge Pedersen" w:date="2015-06-05T09:09:00Z" w:initials="ÅP">
    <w:p w14:paraId="6B895630" w14:textId="77777777" w:rsidR="00614092" w:rsidRPr="00625959" w:rsidRDefault="00614092" w:rsidP="00614092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12" w:author="Åge Pedersen" w:date="2015-06-05T09:08:00Z" w:initials="ÅP">
    <w:p w14:paraId="0EBC52F2" w14:textId="77777777" w:rsidR="00614092" w:rsidRPr="00625959" w:rsidRDefault="00614092" w:rsidP="00614092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13" w:author="Åge Pedersen" w:date="2015-06-05T09:08:00Z" w:initials="ÅP">
    <w:p w14:paraId="69C6C9C8" w14:textId="77777777" w:rsidR="00614092" w:rsidRPr="00625959" w:rsidRDefault="00614092" w:rsidP="00614092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14" w:author="Åge Pedersen" w:date="2015-06-05T09:08:00Z" w:initials="ÅP">
    <w:p w14:paraId="0A37DC85" w14:textId="77777777" w:rsidR="00614092" w:rsidRPr="00625959" w:rsidRDefault="00614092" w:rsidP="00614092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0A6B64">
        <w:rPr>
          <w:lang w:val="nb-NO"/>
        </w:rPr>
        <w:t>Underleverandørens firmanavn</w:t>
      </w:r>
    </w:p>
  </w:comment>
  <w:comment w:id="15" w:author="Åge Pedersen" w:date="2015-06-05T09:09:00Z" w:initials="ÅP">
    <w:p w14:paraId="1C138C25" w14:textId="77777777" w:rsidR="00614092" w:rsidRPr="00625959" w:rsidRDefault="00614092" w:rsidP="00614092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25959">
        <w:rPr>
          <w:lang w:val="nb-NO"/>
        </w:rPr>
        <w:t>Dette er Flytogets leverandør</w:t>
      </w:r>
    </w:p>
  </w:comment>
  <w:comment w:id="16" w:author="Åge Pedersen" w:date="2015-06-05T09:28:00Z" w:initials="ÅP">
    <w:p w14:paraId="34F43944" w14:textId="77777777" w:rsidR="00904585" w:rsidRPr="00614092" w:rsidRDefault="00904585">
      <w:pPr>
        <w:pStyle w:val="Merknadstekst"/>
        <w:rPr>
          <w:lang w:val="nb-NO"/>
        </w:rPr>
      </w:pPr>
      <w:r>
        <w:rPr>
          <w:rStyle w:val="Merknadsreferanse"/>
        </w:rPr>
        <w:annotationRef/>
      </w:r>
      <w:r w:rsidRPr="00614092">
        <w:rPr>
          <w:lang w:val="nb-NO"/>
        </w:rPr>
        <w:t>Signere, skanne og vedlegge tilbudet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96AB6B" w15:done="0"/>
  <w15:commentEx w15:paraId="0181FB32" w15:done="0"/>
  <w15:commentEx w15:paraId="728E582C" w15:done="0"/>
  <w15:commentEx w15:paraId="59D973DD" w15:done="0"/>
  <w15:commentEx w15:paraId="063ECF9D" w15:done="0"/>
  <w15:commentEx w15:paraId="32AF63D9" w15:done="0"/>
  <w15:commentEx w15:paraId="0D963CF3" w15:done="0"/>
  <w15:commentEx w15:paraId="57ACE3D5" w15:done="0"/>
  <w15:commentEx w15:paraId="1EAD4D01" w15:done="0"/>
  <w15:commentEx w15:paraId="796FE50B" w15:done="0"/>
  <w15:commentEx w15:paraId="54B2D45A" w15:done="0"/>
  <w15:commentEx w15:paraId="6B895630" w15:done="0"/>
  <w15:commentEx w15:paraId="0EBC52F2" w15:done="0"/>
  <w15:commentEx w15:paraId="69C6C9C8" w15:done="0"/>
  <w15:commentEx w15:paraId="0A37DC85" w15:done="0"/>
  <w15:commentEx w15:paraId="1C138C25" w15:done="0"/>
  <w15:commentEx w15:paraId="34F4394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5D448FD" w16cex:dateUtc="2015-06-05T07:13:00Z"/>
  <w16cex:commentExtensible w16cex:durableId="25D448FE" w16cex:dateUtc="2015-06-05T07:02:00Z"/>
  <w16cex:commentExtensible w16cex:durableId="25D448FF" w16cex:dateUtc="2015-06-05T07:06:00Z"/>
  <w16cex:commentExtensible w16cex:durableId="25D44900" w16cex:dateUtc="2015-06-05T07:05:00Z"/>
  <w16cex:commentExtensible w16cex:durableId="25D44901" w16cex:dateUtc="2015-06-05T07:06:00Z"/>
  <w16cex:commentExtensible w16cex:durableId="25D44902" w16cex:dateUtc="2015-06-05T07:07:00Z"/>
  <w16cex:commentExtensible w16cex:durableId="25D44903" w16cex:dateUtc="2015-06-05T07:08:00Z"/>
  <w16cex:commentExtensible w16cex:durableId="25D44904" w16cex:dateUtc="2015-06-05T07:08:00Z"/>
  <w16cex:commentExtensible w16cex:durableId="25D44905" w16cex:dateUtc="2015-06-05T07:09:00Z"/>
  <w16cex:commentExtensible w16cex:durableId="25D44906" w16cex:dateUtc="2015-06-05T07:09:00Z"/>
  <w16cex:commentExtensible w16cex:durableId="25D44907" w16cex:dateUtc="2015-06-05T07:10:00Z"/>
  <w16cex:commentExtensible w16cex:durableId="25D57753" w16cex:dateUtc="2015-06-05T07:09:00Z"/>
  <w16cex:commentExtensible w16cex:durableId="25D57774" w16cex:dateUtc="2015-06-05T07:08:00Z"/>
  <w16cex:commentExtensible w16cex:durableId="25D577B1" w16cex:dateUtc="2015-06-05T07:08:00Z"/>
  <w16cex:commentExtensible w16cex:durableId="25D577EC" w16cex:dateUtc="2015-06-05T07:08:00Z"/>
  <w16cex:commentExtensible w16cex:durableId="25D577F3" w16cex:dateUtc="2015-06-05T07:09:00Z"/>
  <w16cex:commentExtensible w16cex:durableId="25D44908" w16cex:dateUtc="2015-06-05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96AB6B" w16cid:durableId="25D448FD"/>
  <w16cid:commentId w16cid:paraId="0181FB32" w16cid:durableId="25D448FE"/>
  <w16cid:commentId w16cid:paraId="728E582C" w16cid:durableId="25D448FF"/>
  <w16cid:commentId w16cid:paraId="59D973DD" w16cid:durableId="25D44900"/>
  <w16cid:commentId w16cid:paraId="063ECF9D" w16cid:durableId="25D44901"/>
  <w16cid:commentId w16cid:paraId="32AF63D9" w16cid:durableId="25D44902"/>
  <w16cid:commentId w16cid:paraId="0D963CF3" w16cid:durableId="25D44903"/>
  <w16cid:commentId w16cid:paraId="57ACE3D5" w16cid:durableId="25D44904"/>
  <w16cid:commentId w16cid:paraId="1EAD4D01" w16cid:durableId="25D44905"/>
  <w16cid:commentId w16cid:paraId="796FE50B" w16cid:durableId="25D44906"/>
  <w16cid:commentId w16cid:paraId="54B2D45A" w16cid:durableId="25D44907"/>
  <w16cid:commentId w16cid:paraId="6B895630" w16cid:durableId="25D57753"/>
  <w16cid:commentId w16cid:paraId="0EBC52F2" w16cid:durableId="25D57774"/>
  <w16cid:commentId w16cid:paraId="69C6C9C8" w16cid:durableId="25D577B1"/>
  <w16cid:commentId w16cid:paraId="0A37DC85" w16cid:durableId="25D577EC"/>
  <w16cid:commentId w16cid:paraId="1C138C25" w16cid:durableId="25D577F3"/>
  <w16cid:commentId w16cid:paraId="34F43944" w16cid:durableId="25D4490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?? ??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Åge Pedersen">
    <w15:presenceInfo w15:providerId="AD" w15:userId="S-1-5-21-2036031588-730629661-1306914269-574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52B"/>
    <w:rsid w:val="00082E9B"/>
    <w:rsid w:val="000A6B64"/>
    <w:rsid w:val="001C1567"/>
    <w:rsid w:val="001F3E9B"/>
    <w:rsid w:val="00230F36"/>
    <w:rsid w:val="002B0E03"/>
    <w:rsid w:val="00324642"/>
    <w:rsid w:val="004A5411"/>
    <w:rsid w:val="0053375B"/>
    <w:rsid w:val="00614092"/>
    <w:rsid w:val="00625959"/>
    <w:rsid w:val="006350E1"/>
    <w:rsid w:val="00724D05"/>
    <w:rsid w:val="00726CFB"/>
    <w:rsid w:val="00902809"/>
    <w:rsid w:val="00904585"/>
    <w:rsid w:val="009C1484"/>
    <w:rsid w:val="009F447C"/>
    <w:rsid w:val="00AD431C"/>
    <w:rsid w:val="00B2671E"/>
    <w:rsid w:val="00BE57D5"/>
    <w:rsid w:val="00C47BEC"/>
    <w:rsid w:val="00CD6569"/>
    <w:rsid w:val="00E63656"/>
    <w:rsid w:val="00E648FE"/>
    <w:rsid w:val="00F667C1"/>
    <w:rsid w:val="00FB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78DFF"/>
  <w15:docId w15:val="{C300AB26-9AB2-4754-9F92-A90E3B465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B2671E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customStyle="1" w:styleId="si-textfield1">
    <w:name w:val="si-textfield1"/>
    <w:basedOn w:val="Standardskriftforavsnitt"/>
    <w:rsid w:val="00B2671E"/>
    <w:rPr>
      <w:rFonts w:ascii="Tahoma" w:hAnsi="Tahoma" w:cs="Tahoma" w:hint="default"/>
      <w:sz w:val="16"/>
      <w:szCs w:val="16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6B6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6B64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6B64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6B6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6B64"/>
    <w:rPr>
      <w:rFonts w:ascii="Times New Roman" w:eastAsia="Times New Roman" w:hAnsi="Times New Roman" w:cs="Times New Roman"/>
      <w:b/>
      <w:bCs/>
      <w:sz w:val="20"/>
      <w:szCs w:val="20"/>
      <w:lang w:val="en-GB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6B6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6B64"/>
    <w:rPr>
      <w:rFonts w:ascii="Segoe UI" w:eastAsia="Times New Roman" w:hAnsi="Segoe UI" w:cs="Segoe UI"/>
      <w:sz w:val="18"/>
      <w:szCs w:val="18"/>
      <w:lang w:val="en-GB" w:eastAsia="nb-NO"/>
    </w:rPr>
  </w:style>
  <w:style w:type="table" w:styleId="Rutenettabelllys">
    <w:name w:val="Grid Table Light"/>
    <w:basedOn w:val="Vanligtabell"/>
    <w:uiPriority w:val="40"/>
    <w:rsid w:val="000A6B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jon">
    <w:name w:val="Revision"/>
    <w:hidden/>
    <w:uiPriority w:val="99"/>
    <w:semiHidden/>
    <w:rsid w:val="00635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m365\OneDrive%20-%20Flytoget\OrgAssets%20-%20Maler\Anskaffelser\Forpliktelseserkl&#230;ring%20-%20teknisk%20kapasitet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9D129CB4CDE84ABFDB83B48F368CD8" ma:contentTypeVersion="20" ma:contentTypeDescription="Opprett et nytt dokument." ma:contentTypeScope="" ma:versionID="b92db8994d16dfe9bdef795ca2fd6d17">
  <xsd:schema xmlns:xsd="http://www.w3.org/2001/XMLSchema" xmlns:xs="http://www.w3.org/2001/XMLSchema" xmlns:p="http://schemas.microsoft.com/office/2006/metadata/properties" xmlns:ns2="f538c44f-3b3b-4aa5-af97-2b2b406b621d" xmlns:ns3="08f6d06c-f032-4591-bab5-c56dc9cc055f" targetNamespace="http://schemas.microsoft.com/office/2006/metadata/properties" ma:root="true" ma:fieldsID="c10dc0ec47e11c05f9d30111dfe5f9fd" ns2:_="" ns3:_="">
    <xsd:import namespace="f538c44f-3b3b-4aa5-af97-2b2b406b621d"/>
    <xsd:import namespace="08f6d06c-f032-4591-bab5-c56dc9cc05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Tildelt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8c44f-3b3b-4aa5-af97-2b2b406b6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ldelt" ma:index="20" nillable="true" ma:displayName="Tildelt" ma:default="0" ma:description="angir vinner (ja) og tapere" ma:format="Dropdown" ma:internalName="Tildelt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45a9e827-425c-47cd-bacf-3454cf0c45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f6d06c-f032-4591-bab5-c56dc9cc055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0e32723-34e4-4889-8ad3-e2dc043dd8a2}" ma:internalName="TaxCatchAll" ma:showField="CatchAllData" ma:web="08f6d06c-f032-4591-bab5-c56dc9cc05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38c44f-3b3b-4aa5-af97-2b2b406b621d">
      <Terms xmlns="http://schemas.microsoft.com/office/infopath/2007/PartnerControls"/>
    </lcf76f155ced4ddcb4097134ff3c332f>
    <Tildelt xmlns="f538c44f-3b3b-4aa5-af97-2b2b406b621d">false</Tildelt>
    <TaxCatchAll xmlns="08f6d06c-f032-4591-bab5-c56dc9cc055f" xsi:nil="true"/>
  </documentManagement>
</p:properties>
</file>

<file path=customXml/itemProps1.xml><?xml version="1.0" encoding="utf-8"?>
<ds:datastoreItem xmlns:ds="http://schemas.openxmlformats.org/officeDocument/2006/customXml" ds:itemID="{9A0EF5A6-CF4C-4363-9C46-30AFEA7607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A156E2-9955-475E-9DE6-2EEDC95B1C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449303-EAF0-48AA-8140-1167D5F24C2D}"/>
</file>

<file path=customXml/itemProps4.xml><?xml version="1.0" encoding="utf-8"?>
<ds:datastoreItem xmlns:ds="http://schemas.openxmlformats.org/officeDocument/2006/customXml" ds:itemID="{C1C7AC1C-9B4D-4F0D-A95D-B13D9C81ACF4}">
  <ds:schemaRefs>
    <ds:schemaRef ds:uri="http://schemas.microsoft.com/office/2006/metadata/properties"/>
    <ds:schemaRef ds:uri="http://schemas.microsoft.com/office/infopath/2007/PartnerControls"/>
    <ds:schemaRef ds:uri="f538c44f-3b3b-4aa5-af97-2b2b406b621d"/>
    <ds:schemaRef ds:uri="08f6d06c-f032-4591-bab5-c56dc9cc05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Forpliktelseserklæring - teknisk kapasitet.dotx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Åge Pedersen</dc:creator>
  <cp:lastModifiedBy>Åge Pedersen</cp:lastModifiedBy>
  <cp:revision>2</cp:revision>
  <dcterms:created xsi:type="dcterms:W3CDTF">2026-04-26T06:49:00Z</dcterms:created>
  <dcterms:modified xsi:type="dcterms:W3CDTF">2026-04-26T06:49:00Z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0x0101005B9D129CB4CDE84ABFDB83B48F368CD8</vt:lpwstr>
  </property>
  <property fmtid="{D5CDD505-2E9C-101B-9397-08002B2CF9AE}" pid="4" name="MSIP_Label_19f4ece8-9c6b-4c1d-bf2f-966c298cb905_Enabled">
    <vt:lpwstr>true</vt:lpwstr>
  </property>
  <property fmtid="{D5CDD505-2E9C-101B-9397-08002B2CF9AE}" pid="5" name="MSIP_Label_19f4ece8-9c6b-4c1d-bf2f-966c298cb905_SetDate">
    <vt:lpwstr>2026-03-30T11:49:25Z</vt:lpwstr>
  </property>
  <property fmtid="{D5CDD505-2E9C-101B-9397-08002B2CF9AE}" pid="6" name="MSIP_Label_19f4ece8-9c6b-4c1d-bf2f-966c298cb905_Method">
    <vt:lpwstr>Privileged</vt:lpwstr>
  </property>
  <property fmtid="{D5CDD505-2E9C-101B-9397-08002B2CF9AE}" pid="7" name="MSIP_Label_19f4ece8-9c6b-4c1d-bf2f-966c298cb905_Name">
    <vt:lpwstr>Åpen</vt:lpwstr>
  </property>
  <property fmtid="{D5CDD505-2E9C-101B-9397-08002B2CF9AE}" pid="8" name="MSIP_Label_19f4ece8-9c6b-4c1d-bf2f-966c298cb905_SiteId">
    <vt:lpwstr>6ab78097-6d5c-4cdc-b69b-a369cf3d4978</vt:lpwstr>
  </property>
  <property fmtid="{D5CDD505-2E9C-101B-9397-08002B2CF9AE}" pid="9" name="MSIP_Label_19f4ece8-9c6b-4c1d-bf2f-966c298cb905_ActionId">
    <vt:lpwstr>f0c9cdbf-549c-42bd-9393-24e402f02f84</vt:lpwstr>
  </property>
  <property fmtid="{D5CDD505-2E9C-101B-9397-08002B2CF9AE}" pid="10" name="MSIP_Label_19f4ece8-9c6b-4c1d-bf2f-966c298cb905_ContentBits">
    <vt:lpwstr>0</vt:lpwstr>
  </property>
  <property fmtid="{D5CDD505-2E9C-101B-9397-08002B2CF9AE}" pid="11" name="MSIP_Label_19f4ece8-9c6b-4c1d-bf2f-966c298cb905_Tag">
    <vt:lpwstr>10, 0, 1, 1</vt:lpwstr>
  </property>
  <property fmtid="{D5CDD505-2E9C-101B-9397-08002B2CF9AE}" pid="12" name="MediaServiceImageTags">
    <vt:lpwstr/>
  </property>
</Properties>
</file>